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7C8B1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FCB0B49" w14:textId="13867D6C" w:rsidR="00C76E3B" w:rsidRPr="004048C0" w:rsidRDefault="00C76E3B" w:rsidP="00C76E3B">
      <w:bookmarkStart w:id="0" w:name="_Hlk63330499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4505E">
        <w:rPr>
          <w:szCs w:val="24"/>
        </w:rPr>
        <w:t>John Harrison</w:t>
      </w:r>
      <w:r w:rsidRPr="004048C0">
        <w:t>, Attorney</w:t>
      </w:r>
    </w:p>
    <w:p w14:paraId="2B7CD952" w14:textId="77777777" w:rsidR="00C76E3B" w:rsidRPr="004048C0" w:rsidRDefault="00C76E3B" w:rsidP="00C76E3B">
      <w:pPr>
        <w:ind w:left="1440"/>
      </w:pPr>
      <w:r w:rsidRPr="004048C0">
        <w:t>Legal Division</w:t>
      </w:r>
    </w:p>
    <w:p w14:paraId="6FA9E48B" w14:textId="77777777" w:rsidR="00C76E3B" w:rsidRDefault="00C76E3B" w:rsidP="00C76E3B">
      <w:pPr>
        <w:tabs>
          <w:tab w:val="left" w:pos="1170"/>
        </w:tabs>
      </w:pPr>
      <w:r>
        <w:tab/>
      </w:r>
      <w:r>
        <w:tab/>
      </w:r>
    </w:p>
    <w:p w14:paraId="63B1ACD1" w14:textId="3055F7B8" w:rsidR="00C76E3B" w:rsidRPr="00B4505E" w:rsidRDefault="00C76E3B" w:rsidP="00C76E3B">
      <w:r>
        <w:rPr>
          <w:b/>
        </w:rPr>
        <w:t>FROM:</w:t>
      </w:r>
      <w:r>
        <w:rPr>
          <w:b/>
        </w:rPr>
        <w:tab/>
      </w:r>
      <w:r w:rsidR="00B4505E" w:rsidRPr="00B4505E">
        <w:rPr>
          <w:szCs w:val="24"/>
        </w:rPr>
        <w:t>Patricia Garcia</w:t>
      </w:r>
      <w:r w:rsidRPr="00B4505E">
        <w:t xml:space="preserve">, </w:t>
      </w:r>
      <w:r w:rsidR="00B4505E" w:rsidRPr="00B4505E">
        <w:t>Senior Engineering Specialist</w:t>
      </w:r>
    </w:p>
    <w:p w14:paraId="323FC5BD" w14:textId="77777777" w:rsidR="00C76E3B" w:rsidRPr="00B4505E" w:rsidRDefault="00C76E3B" w:rsidP="00C76E3B">
      <w:pPr>
        <w:ind w:left="1440"/>
      </w:pPr>
      <w:r w:rsidRPr="00B4505E">
        <w:t>Infrastructure Division</w:t>
      </w:r>
    </w:p>
    <w:p w14:paraId="5391A825" w14:textId="0BC4194B" w:rsidR="004D2ADD" w:rsidRPr="00B4505E" w:rsidRDefault="004D2ADD" w:rsidP="004D2ADD">
      <w:pPr>
        <w:tabs>
          <w:tab w:val="left" w:pos="1170"/>
        </w:tabs>
        <w:spacing w:before="240"/>
        <w:rPr>
          <w:rStyle w:val="Style1"/>
          <w:color w:val="auto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B4505E" w:rsidRPr="00B4505E">
        <w:rPr>
          <w:rStyle w:val="Style1"/>
          <w:color w:val="auto"/>
        </w:rPr>
        <w:t>June 3, 2022</w:t>
      </w:r>
    </w:p>
    <w:p w14:paraId="15EC6E08" w14:textId="77777777" w:rsidR="002B30A9" w:rsidRPr="00B4505E" w:rsidRDefault="002B30A9" w:rsidP="002B30A9">
      <w:pPr>
        <w:tabs>
          <w:tab w:val="left" w:pos="1170"/>
        </w:tabs>
        <w:spacing w:before="240"/>
      </w:pPr>
    </w:p>
    <w:p w14:paraId="2A45F389" w14:textId="28D64CC1" w:rsidR="002B30A9" w:rsidRPr="00B4505E" w:rsidRDefault="002B30A9" w:rsidP="002B30A9">
      <w:pPr>
        <w:ind w:left="1440" w:right="-450" w:hanging="1440"/>
        <w:rPr>
          <w:b/>
          <w:i/>
          <w:szCs w:val="24"/>
        </w:rPr>
      </w:pPr>
      <w:r w:rsidRPr="00B4505E">
        <w:rPr>
          <w:b/>
        </w:rPr>
        <w:t>RE:</w:t>
      </w:r>
      <w:r w:rsidRPr="00B4505E">
        <w:rPr>
          <w:b/>
        </w:rPr>
        <w:tab/>
      </w:r>
      <w:r w:rsidR="00B4505E" w:rsidRPr="00B4505E">
        <w:rPr>
          <w:bCs/>
        </w:rPr>
        <w:t>Docket No. 52290</w:t>
      </w:r>
      <w:r w:rsidR="00B4505E" w:rsidRPr="00B4505E">
        <w:t xml:space="preserve"> – </w:t>
      </w:r>
      <w:r w:rsidR="00B4505E" w:rsidRPr="00B4505E">
        <w:rPr>
          <w:i/>
        </w:rPr>
        <w:t xml:space="preserve">Application of Evan </w:t>
      </w:r>
      <w:proofErr w:type="spellStart"/>
      <w:r w:rsidR="00B4505E" w:rsidRPr="00B4505E">
        <w:rPr>
          <w:i/>
        </w:rPr>
        <w:t>Staton</w:t>
      </w:r>
      <w:proofErr w:type="spellEnd"/>
      <w:r w:rsidR="00B4505E" w:rsidRPr="00B4505E">
        <w:rPr>
          <w:bCs/>
          <w:i/>
        </w:rPr>
        <w:t xml:space="preserve"> </w:t>
      </w:r>
      <w:r w:rsidR="00B4505E" w:rsidRPr="00B4505E">
        <w:rPr>
          <w:i/>
        </w:rPr>
        <w:t>for Sale, Transfer, or Merger of Exempt Utility Registration</w:t>
      </w:r>
    </w:p>
    <w:p w14:paraId="589CA54F" w14:textId="77777777" w:rsidR="002B30A9" w:rsidRPr="00B4505E" w:rsidRDefault="002B30A9" w:rsidP="002B30A9">
      <w:pPr>
        <w:tabs>
          <w:tab w:val="left" w:pos="1170"/>
        </w:tabs>
        <w:ind w:left="1170" w:right="-450" w:hanging="1170"/>
      </w:pPr>
      <w:r w:rsidRPr="00B4505E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3CA623EE" wp14:editId="4CBD3A8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013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B4505E">
        <w:tab/>
      </w:r>
    </w:p>
    <w:bookmarkEnd w:id="0"/>
    <w:p w14:paraId="37B3E074" w14:textId="77777777" w:rsidR="00B4505E" w:rsidRDefault="00B4505E" w:rsidP="00B4505E">
      <w:pPr>
        <w:rPr>
          <w:strike/>
        </w:rPr>
      </w:pPr>
    </w:p>
    <w:p w14:paraId="0AB693D1" w14:textId="57FFC029" w:rsidR="00B4505E" w:rsidRDefault="00B4505E" w:rsidP="00B4505E">
      <w:r w:rsidRPr="00916662">
        <w:rPr>
          <w:bCs/>
        </w:rPr>
        <w:t>On</w:t>
      </w:r>
      <w:bookmarkStart w:id="1" w:name="_Hlk51227407"/>
      <w:bookmarkStart w:id="2" w:name="_Hlk51227919"/>
      <w:r w:rsidRPr="00916662">
        <w:rPr>
          <w:bCs/>
        </w:rPr>
        <w:t xml:space="preserve"> January 15, 2021</w:t>
      </w:r>
      <w:r w:rsidRPr="00916662">
        <w:t xml:space="preserve">, </w:t>
      </w:r>
      <w:bookmarkEnd w:id="1"/>
      <w:r w:rsidRPr="00916662">
        <w:t xml:space="preserve">Evan </w:t>
      </w:r>
      <w:proofErr w:type="spellStart"/>
      <w:r w:rsidRPr="00916662">
        <w:t>Staton</w:t>
      </w:r>
      <w:proofErr w:type="spellEnd"/>
      <w:r w:rsidRPr="00916662">
        <w:rPr>
          <w:bCs/>
        </w:rPr>
        <w:t xml:space="preserve"> (</w:t>
      </w:r>
      <w:bookmarkEnd w:id="2"/>
      <w:r w:rsidRPr="00916662">
        <w:rPr>
          <w:bCs/>
        </w:rPr>
        <w:t xml:space="preserve">Mr. </w:t>
      </w:r>
      <w:proofErr w:type="spellStart"/>
      <w:r w:rsidRPr="00916662">
        <w:rPr>
          <w:bCs/>
        </w:rPr>
        <w:t>Staton</w:t>
      </w:r>
      <w:proofErr w:type="spellEnd"/>
      <w:r w:rsidRPr="00916662">
        <w:rPr>
          <w:bCs/>
        </w:rPr>
        <w:t>)</w:t>
      </w:r>
      <w:r>
        <w:rPr>
          <w:bCs/>
        </w:rPr>
        <w:t xml:space="preserve"> </w:t>
      </w:r>
      <w:r w:rsidRPr="00916662">
        <w:rPr>
          <w:bCs/>
        </w:rPr>
        <w:t>filed a</w:t>
      </w:r>
      <w:r>
        <w:rPr>
          <w:bCs/>
        </w:rPr>
        <w:t xml:space="preserve"> handwritten</w:t>
      </w:r>
      <w:r w:rsidRPr="00916662">
        <w:rPr>
          <w:bCs/>
        </w:rPr>
        <w:t xml:space="preserve"> </w:t>
      </w:r>
      <w:r>
        <w:rPr>
          <w:bCs/>
        </w:rPr>
        <w:t>“E</w:t>
      </w:r>
      <w:r w:rsidRPr="00916662">
        <w:rPr>
          <w:bCs/>
        </w:rPr>
        <w:t xml:space="preserve">xempt </w:t>
      </w:r>
      <w:r>
        <w:rPr>
          <w:bCs/>
        </w:rPr>
        <w:t>U</w:t>
      </w:r>
      <w:r w:rsidRPr="00916662">
        <w:rPr>
          <w:bCs/>
        </w:rPr>
        <w:t>tility</w:t>
      </w:r>
      <w:r>
        <w:rPr>
          <w:bCs/>
        </w:rPr>
        <w:t xml:space="preserve"> Information Form”</w:t>
      </w:r>
      <w:r w:rsidRPr="00916662">
        <w:rPr>
          <w:bCs/>
        </w:rPr>
        <w:t xml:space="preserve"> </w:t>
      </w:r>
      <w:r>
        <w:rPr>
          <w:bCs/>
        </w:rPr>
        <w:t xml:space="preserve">for transfer of an exempt utility owned and operated by </w:t>
      </w:r>
      <w:r>
        <w:t xml:space="preserve">Garth Duncan and Rhonda Hardin (Ms. Hardin) </w:t>
      </w:r>
      <w:r w:rsidRPr="00916662">
        <w:rPr>
          <w:bCs/>
        </w:rPr>
        <w:t xml:space="preserve">in </w:t>
      </w:r>
      <w:bookmarkStart w:id="3" w:name="_Hlk51227464"/>
      <w:r w:rsidRPr="00916662">
        <w:rPr>
          <w:bCs/>
        </w:rPr>
        <w:t xml:space="preserve">Erath </w:t>
      </w:r>
      <w:bookmarkEnd w:id="3"/>
      <w:r w:rsidRPr="00916662">
        <w:rPr>
          <w:bCs/>
        </w:rPr>
        <w:t>County, Texas</w:t>
      </w:r>
      <w:r>
        <w:rPr>
          <w:bCs/>
        </w:rPr>
        <w:t>.  The application was reviewed u</w:t>
      </w:r>
      <w:r>
        <w:rPr>
          <w:bCs/>
          <w:iCs/>
        </w:rPr>
        <w:t>nder 16 TAC §</w:t>
      </w:r>
      <w:r>
        <w:rPr>
          <w:color w:val="000000"/>
        </w:rPr>
        <w:t> </w:t>
      </w:r>
      <w:r>
        <w:rPr>
          <w:bCs/>
          <w:iCs/>
        </w:rPr>
        <w:t>24.229(e)</w:t>
      </w:r>
      <w:r w:rsidR="00E1126E">
        <w:rPr>
          <w:bCs/>
          <w:iCs/>
        </w:rPr>
        <w:t xml:space="preserve"> which provides that</w:t>
      </w:r>
      <w:r>
        <w:rPr>
          <w:bCs/>
          <w:iCs/>
        </w:rPr>
        <w:t xml:space="preserve"> a utility is exempt from the requirement to possess a certificate of convenience and necessity (CCN) in order to provide retail water service if it has less than 15 potential service connections.</w:t>
      </w:r>
      <w:r>
        <w:rPr>
          <w:bCs/>
        </w:rPr>
        <w:t xml:space="preserve">  </w:t>
      </w:r>
    </w:p>
    <w:p w14:paraId="19516BF4" w14:textId="77777777" w:rsidR="00B4505E" w:rsidRDefault="00B4505E" w:rsidP="00B4505E"/>
    <w:p w14:paraId="63A73DDD" w14:textId="77777777" w:rsidR="00B4505E" w:rsidRDefault="00B4505E" w:rsidP="00B4505E">
      <w:pPr>
        <w:rPr>
          <w:i/>
          <w:iCs/>
        </w:rPr>
      </w:pPr>
      <w:r>
        <w:t xml:space="preserve">On August 30, 2021, Commission Staff requested the docket be restyled as the </w:t>
      </w:r>
      <w:r w:rsidRPr="00F65DEE">
        <w:rPr>
          <w:i/>
          <w:iCs/>
        </w:rPr>
        <w:t xml:space="preserve">Petition of Garth Duncan and Rhonda Hardin to Cancel an Exempt Utility Registration and of Evan </w:t>
      </w:r>
      <w:proofErr w:type="spellStart"/>
      <w:r w:rsidRPr="00F65DEE">
        <w:rPr>
          <w:i/>
          <w:iCs/>
        </w:rPr>
        <w:t>Staton</w:t>
      </w:r>
      <w:proofErr w:type="spellEnd"/>
      <w:r w:rsidRPr="00F65DEE">
        <w:rPr>
          <w:i/>
          <w:iCs/>
        </w:rPr>
        <w:t xml:space="preserve"> to Obtain an Exempt Utility Registration.</w:t>
      </w:r>
      <w:r>
        <w:rPr>
          <w:i/>
          <w:iCs/>
        </w:rPr>
        <w:t xml:space="preserve">  </w:t>
      </w:r>
    </w:p>
    <w:p w14:paraId="21FD3967" w14:textId="77777777" w:rsidR="00B4505E" w:rsidRDefault="00B4505E" w:rsidP="00B4505E">
      <w:pPr>
        <w:rPr>
          <w:i/>
          <w:iCs/>
        </w:rPr>
      </w:pPr>
    </w:p>
    <w:p w14:paraId="0A8FF066" w14:textId="77777777" w:rsidR="00B4505E" w:rsidRDefault="00B4505E" w:rsidP="00B4505E">
      <w:r>
        <w:t xml:space="preserve">On September 23, 2021, Ms. Hardin, first name spelled Ronda, the responsible party listed in the Commission’s water utility database, submitted a letter signed and notarized indicating her request to relinquish the exempt utility identified by the registration number N0059.  On December 8, 2021, Mr. </w:t>
      </w:r>
      <w:proofErr w:type="spellStart"/>
      <w:r>
        <w:t>Staton</w:t>
      </w:r>
      <w:proofErr w:type="spellEnd"/>
      <w:r>
        <w:t xml:space="preserve"> submitted a typed “Exempt Utility Registration Form” application indicating only Ms. Hardin as the previous owner.  The application submitted on December 8, </w:t>
      </w:r>
      <w:proofErr w:type="gramStart"/>
      <w:r>
        <w:t>2021</w:t>
      </w:r>
      <w:proofErr w:type="gramEnd"/>
      <w:r>
        <w:t xml:space="preserve"> is not signed, however the “Exempt Utility Registration” filed on January 15, 2021 is signed by Mr. </w:t>
      </w:r>
      <w:proofErr w:type="spellStart"/>
      <w:r>
        <w:t>Staton</w:t>
      </w:r>
      <w:proofErr w:type="spellEnd"/>
      <w:r>
        <w:t xml:space="preserve">.  I recommend this signature be accepted.       </w:t>
      </w:r>
    </w:p>
    <w:p w14:paraId="2C6C9DBA" w14:textId="77777777" w:rsidR="00723CB1" w:rsidRPr="003148BA" w:rsidRDefault="00723CB1" w:rsidP="00723CB1"/>
    <w:p w14:paraId="5DEBB5D2" w14:textId="37A34349" w:rsidR="00723CB1" w:rsidRDefault="00E30A5F" w:rsidP="00723CB1">
      <w:pPr>
        <w:rPr>
          <w:bCs/>
          <w:iCs/>
        </w:rPr>
      </w:pPr>
      <w:r>
        <w:rPr>
          <w:bCs/>
          <w:iCs/>
        </w:rPr>
        <w:t xml:space="preserve">The exempt utility will be under the subdivision name of Lone Oak Water.  </w:t>
      </w:r>
      <w:r w:rsidR="00BF4429">
        <w:rPr>
          <w:bCs/>
          <w:iCs/>
        </w:rPr>
        <w:t>Under</w:t>
      </w:r>
      <w:r w:rsidR="00BF4429" w:rsidRPr="00BF4429">
        <w:rPr>
          <w:bCs/>
          <w:iCs/>
        </w:rPr>
        <w:t xml:space="preserve"> 16 TAC §</w:t>
      </w:r>
      <w:r w:rsidR="008263B9">
        <w:rPr>
          <w:color w:val="000000"/>
        </w:rPr>
        <w:t> </w:t>
      </w:r>
      <w:r w:rsidR="00BF4429" w:rsidRPr="00BF4429">
        <w:rPr>
          <w:bCs/>
          <w:iCs/>
        </w:rPr>
        <w:t>24.</w:t>
      </w:r>
      <w:r w:rsidR="00F202BD">
        <w:rPr>
          <w:bCs/>
          <w:iCs/>
        </w:rPr>
        <w:t>229</w:t>
      </w:r>
      <w:r w:rsidR="00BF4429" w:rsidRPr="00BF4429">
        <w:rPr>
          <w:bCs/>
          <w:iCs/>
        </w:rPr>
        <w:t>(</w:t>
      </w:r>
      <w:r w:rsidR="00BF4429">
        <w:rPr>
          <w:bCs/>
          <w:iCs/>
        </w:rPr>
        <w:t>e</w:t>
      </w:r>
      <w:r w:rsidR="00BF4429" w:rsidRPr="00BF4429">
        <w:rPr>
          <w:bCs/>
          <w:iCs/>
        </w:rPr>
        <w:t xml:space="preserve">), a utility is </w:t>
      </w:r>
      <w:r w:rsidR="00BF4429" w:rsidRPr="00EE59E0">
        <w:rPr>
          <w:bCs/>
          <w:iCs/>
        </w:rPr>
        <w:t xml:space="preserve">exempt from the requirement to possess a certificate of convenience and necessity (CCN) in order to provide retail water service if it has less than 15 potential service </w:t>
      </w:r>
      <w:r w:rsidR="00BF4429" w:rsidRPr="00E5344C">
        <w:rPr>
          <w:bCs/>
          <w:iCs/>
        </w:rPr>
        <w:t>connections.</w:t>
      </w:r>
      <w:r w:rsidRPr="00E5344C">
        <w:rPr>
          <w:bCs/>
          <w:iCs/>
        </w:rPr>
        <w:t xml:space="preserve"> </w:t>
      </w:r>
      <w:r w:rsidR="00BF4429" w:rsidRPr="00E5344C">
        <w:rPr>
          <w:bCs/>
          <w:iCs/>
        </w:rPr>
        <w:t xml:space="preserve"> Based on the information provided, it appears </w:t>
      </w:r>
      <w:r w:rsidRPr="00E5344C">
        <w:t>Lone Oak Water</w:t>
      </w:r>
      <w:r w:rsidR="00426528" w:rsidRPr="00E5344C">
        <w:t xml:space="preserve"> </w:t>
      </w:r>
      <w:r w:rsidR="00BF4429" w:rsidRPr="00E5344C">
        <w:rPr>
          <w:bCs/>
          <w:iCs/>
        </w:rPr>
        <w:t>has less than 15 potential retail water service connections.</w:t>
      </w:r>
      <w:r w:rsidR="00F202BD" w:rsidRPr="00E5344C">
        <w:rPr>
          <w:bCs/>
          <w:iCs/>
        </w:rPr>
        <w:t xml:space="preserve"> </w:t>
      </w:r>
      <w:r w:rsidR="00BF4429" w:rsidRPr="00E5344C">
        <w:rPr>
          <w:bCs/>
          <w:iCs/>
        </w:rPr>
        <w:t xml:space="preserve"> </w:t>
      </w:r>
      <w:r w:rsidRPr="00E5344C">
        <w:t>Lone Oak Water</w:t>
      </w:r>
      <w:r w:rsidR="00426528" w:rsidRPr="00E5344C">
        <w:t xml:space="preserve"> </w:t>
      </w:r>
      <w:r w:rsidR="00BF4429" w:rsidRPr="00E5344C">
        <w:rPr>
          <w:bCs/>
          <w:iCs/>
        </w:rPr>
        <w:t xml:space="preserve">asserts there are </w:t>
      </w:r>
      <w:r w:rsidR="00EE59E0" w:rsidRPr="00E5344C">
        <w:t xml:space="preserve">12 </w:t>
      </w:r>
      <w:r w:rsidR="00BF4429" w:rsidRPr="00E5344C">
        <w:rPr>
          <w:bCs/>
          <w:iCs/>
        </w:rPr>
        <w:t>active water connections</w:t>
      </w:r>
      <w:r w:rsidR="00E5344C" w:rsidRPr="00E5344C">
        <w:rPr>
          <w:bCs/>
          <w:iCs/>
        </w:rPr>
        <w:t xml:space="preserve"> and 2 additional potential connections</w:t>
      </w:r>
      <w:r w:rsidR="00BF4429" w:rsidRPr="00E5344C">
        <w:rPr>
          <w:bCs/>
          <w:iCs/>
        </w:rPr>
        <w:t>.</w:t>
      </w:r>
      <w:r w:rsidR="00F202BD" w:rsidRPr="00E5344C">
        <w:rPr>
          <w:bCs/>
          <w:iCs/>
        </w:rPr>
        <w:t xml:space="preserve"> </w:t>
      </w:r>
      <w:r w:rsidR="00BF4429" w:rsidRPr="00E5344C">
        <w:rPr>
          <w:bCs/>
          <w:iCs/>
        </w:rPr>
        <w:t xml:space="preserve"> The requested area includes approximately </w:t>
      </w:r>
      <w:r w:rsidR="00E5344C" w:rsidRPr="00E5344C">
        <w:t>16</w:t>
      </w:r>
      <w:r w:rsidR="00BF4429" w:rsidRPr="00E5344C">
        <w:rPr>
          <w:bCs/>
          <w:iCs/>
        </w:rPr>
        <w:t xml:space="preserve"> acres of uncertificated area.</w:t>
      </w:r>
    </w:p>
    <w:p w14:paraId="36AB1D8B" w14:textId="77777777" w:rsidR="00BF4429" w:rsidRPr="00434803" w:rsidRDefault="00BF4429" w:rsidP="00723CB1">
      <w:pPr>
        <w:rPr>
          <w:bCs/>
          <w:iCs/>
        </w:rPr>
      </w:pPr>
    </w:p>
    <w:p w14:paraId="5D9938AF" w14:textId="07C54A90" w:rsidR="00723CB1" w:rsidRPr="00E30A5F" w:rsidRDefault="00E30A5F" w:rsidP="00723CB1">
      <w:r w:rsidRPr="00E30A5F">
        <w:lastRenderedPageBreak/>
        <w:t>Lone Oak Water</w:t>
      </w:r>
      <w:r w:rsidR="00426528" w:rsidRPr="00E30A5F">
        <w:t xml:space="preserve"> </w:t>
      </w:r>
      <w:r w:rsidR="00723CB1" w:rsidRPr="00E30A5F">
        <w:t>meets all of the statutory requirements of Texas Water Code Chapter 13 and the Commission's Chapter 24 rules and regulations.</w:t>
      </w:r>
      <w:r w:rsidR="00F202BD" w:rsidRPr="00E30A5F">
        <w:t xml:space="preserve"> </w:t>
      </w:r>
      <w:r w:rsidR="00723CB1" w:rsidRPr="00E30A5F">
        <w:t xml:space="preserve"> Therefore, I recommend </w:t>
      </w:r>
      <w:r w:rsidRPr="00E30A5F">
        <w:t>Lone Oak Water</w:t>
      </w:r>
      <w:r w:rsidR="00426528" w:rsidRPr="00E30A5F">
        <w:t xml:space="preserve"> </w:t>
      </w:r>
      <w:r w:rsidR="00F202BD" w:rsidRPr="00E30A5F">
        <w:t xml:space="preserve">be registered with the Commission as an Exempt Utility and assigned Exempt Registration No. </w:t>
      </w:r>
      <w:r w:rsidRPr="00E30A5F">
        <w:t>N0081</w:t>
      </w:r>
      <w:r w:rsidR="00F202BD" w:rsidRPr="00E30A5F">
        <w:t xml:space="preserve">, and that </w:t>
      </w:r>
      <w:r w:rsidRPr="00E30A5F">
        <w:t>Lone Oak Water</w:t>
      </w:r>
      <w:r w:rsidR="00426528" w:rsidRPr="00E30A5F">
        <w:t xml:space="preserve"> </w:t>
      </w:r>
      <w:r w:rsidR="00F202BD" w:rsidRPr="00E30A5F">
        <w:t>be provided a copy of the attached final map and exempt tariff.</w:t>
      </w:r>
    </w:p>
    <w:p w14:paraId="5A206D96" w14:textId="77777777" w:rsidR="00DA36E8" w:rsidRDefault="00DA36E8" w:rsidP="00BF4429">
      <w:pPr>
        <w:tabs>
          <w:tab w:val="left" w:pos="1170"/>
        </w:tabs>
      </w:pPr>
    </w:p>
    <w:p w14:paraId="2918EF6E" w14:textId="64A350A3" w:rsidR="00BF4429" w:rsidRPr="00E30A5F" w:rsidRDefault="00BF4429" w:rsidP="008C469B">
      <w:pPr>
        <w:tabs>
          <w:tab w:val="left" w:pos="1170"/>
        </w:tabs>
        <w:spacing w:after="120"/>
      </w:pPr>
      <w:r w:rsidRPr="00E30A5F">
        <w:t xml:space="preserve">Further, as a retail public utility, </w:t>
      </w:r>
      <w:r w:rsidR="00E30A5F" w:rsidRPr="00E30A5F">
        <w:t>Lone Oak Water</w:t>
      </w:r>
      <w:r w:rsidR="00426528" w:rsidRPr="00E30A5F">
        <w:t xml:space="preserve"> </w:t>
      </w:r>
      <w:r w:rsidRPr="00E30A5F">
        <w:t xml:space="preserve">is required to collect and remit the Regulatory Assessment Fee (RAF) to the Commission annually. For </w:t>
      </w:r>
      <w:r w:rsidR="00E30A5F" w:rsidRPr="00E30A5F">
        <w:t>investor-owned</w:t>
      </w:r>
      <w:r w:rsidRPr="00E30A5F">
        <w:t xml:space="preserve"> utilities, this fee is 1% of the amount the utility will receive for providing water utility service.</w:t>
      </w:r>
    </w:p>
    <w:sectPr w:rsidR="00BF4429" w:rsidRPr="00E30A5F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0DDF" w14:textId="77777777" w:rsidR="00B4505E" w:rsidRDefault="00B4505E">
      <w:r>
        <w:separator/>
      </w:r>
    </w:p>
  </w:endnote>
  <w:endnote w:type="continuationSeparator" w:id="0">
    <w:p w14:paraId="2E413A5C" w14:textId="77777777" w:rsidR="00B4505E" w:rsidRDefault="00B4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49DE" w14:textId="77777777" w:rsidR="00B4505E" w:rsidRDefault="00B4505E">
      <w:r>
        <w:separator/>
      </w:r>
    </w:p>
  </w:footnote>
  <w:footnote w:type="continuationSeparator" w:id="0">
    <w:p w14:paraId="46ADE138" w14:textId="77777777" w:rsidR="00B4505E" w:rsidRDefault="00B4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62E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43238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CB6527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6472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5E"/>
    <w:rsid w:val="00116570"/>
    <w:rsid w:val="002117B9"/>
    <w:rsid w:val="0028111B"/>
    <w:rsid w:val="002A3274"/>
    <w:rsid w:val="002B30A9"/>
    <w:rsid w:val="004249AC"/>
    <w:rsid w:val="00426528"/>
    <w:rsid w:val="004A64C2"/>
    <w:rsid w:val="004C1DB7"/>
    <w:rsid w:val="004D2ADD"/>
    <w:rsid w:val="00545D59"/>
    <w:rsid w:val="00723CB1"/>
    <w:rsid w:val="007B6A5B"/>
    <w:rsid w:val="007E4EE0"/>
    <w:rsid w:val="007F0A30"/>
    <w:rsid w:val="008262FF"/>
    <w:rsid w:val="008263B9"/>
    <w:rsid w:val="008C469B"/>
    <w:rsid w:val="008F6AB9"/>
    <w:rsid w:val="0091083F"/>
    <w:rsid w:val="00A7691E"/>
    <w:rsid w:val="00A83637"/>
    <w:rsid w:val="00B4505E"/>
    <w:rsid w:val="00B56DD2"/>
    <w:rsid w:val="00BF4429"/>
    <w:rsid w:val="00C76E3B"/>
    <w:rsid w:val="00DA36E8"/>
    <w:rsid w:val="00E1126E"/>
    <w:rsid w:val="00E30A5F"/>
    <w:rsid w:val="00E5344C"/>
    <w:rsid w:val="00E75C85"/>
    <w:rsid w:val="00EA0F3B"/>
    <w:rsid w:val="00EA5690"/>
    <w:rsid w:val="00EE59E0"/>
    <w:rsid w:val="00F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E9718"/>
  <w15:chartTrackingRefBased/>
  <w15:docId w15:val="{D35B5965-273C-46FE-9F8B-6ED80425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72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CB1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C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274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274"/>
    <w:rPr>
      <w:b/>
      <w:bCs/>
    </w:rPr>
  </w:style>
  <w:style w:type="character" w:customStyle="1" w:styleId="Style1">
    <w:name w:val="Style1"/>
    <w:basedOn w:val="DefaultParagraphFont"/>
    <w:uiPriority w:val="1"/>
    <w:rsid w:val="002B30A9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2B30A9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4D2A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Exempt%20Utility%20Registration%20Final%20Rec%20(updated%203-11-202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5B2E-5A59-432A-BCB9-57E5093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Exempt Utility Registration Final Rec (updated 3-11-2022).dotx</Template>
  <TotalTime>0</TotalTime>
  <Pages>2</Pages>
  <Words>442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3</cp:revision>
  <cp:lastPrinted>2014-10-31T15:06:00Z</cp:lastPrinted>
  <dcterms:created xsi:type="dcterms:W3CDTF">2022-06-02T12:32:00Z</dcterms:created>
  <dcterms:modified xsi:type="dcterms:W3CDTF">2022-06-02T12:32:00Z</dcterms:modified>
</cp:coreProperties>
</file>